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C03" w:rsidRDefault="00E64165" w:rsidP="00450C03">
      <w:pPr>
        <w:jc w:val="right"/>
        <w:rPr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EA1749">
        <w:rPr>
          <w:rFonts w:ascii="Times New Roman CYR" w:hAnsi="Times New Roman CYR" w:cs="Times New Roman CYR"/>
          <w:sz w:val="24"/>
          <w:szCs w:val="24"/>
        </w:rPr>
        <w:t>6</w:t>
      </w:r>
      <w:bookmarkStart w:id="0" w:name="_GoBack"/>
      <w:bookmarkEnd w:id="0"/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725182" w:rsidRDefault="00725182" w:rsidP="00725182">
      <w:pPr>
        <w:jc w:val="right"/>
        <w:rPr>
          <w:sz w:val="24"/>
          <w:szCs w:val="24"/>
        </w:rPr>
      </w:pPr>
    </w:p>
    <w:p w:rsidR="00FC1606" w:rsidRDefault="00FC1606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1F1C80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1F1C80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1F1C80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1F1C80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1F1C80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1F1C80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1F1C80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1F1C80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F1C80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F1C80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1F1C80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1F1C80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1F1C80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1F1C80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1F1C80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1F1C80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1F1C80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1F1C80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1F1C80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1F1C80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1F1C80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1F1C80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1F1C80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1F1C80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1F1C80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Регламент организации ФКУ </w:t>
            </w:r>
            <w:proofErr w:type="spellStart"/>
            <w:r w:rsidRPr="001F4D56">
              <w:rPr>
                <w:rFonts w:ascii="Times New Roman" w:hAnsi="Times New Roman"/>
              </w:rPr>
              <w:t>Упрдор</w:t>
            </w:r>
            <w:proofErr w:type="spellEnd"/>
            <w:r w:rsidRPr="001F4D56">
              <w:rPr>
                <w:rFonts w:ascii="Times New Roman" w:hAnsi="Times New Roman"/>
              </w:rPr>
              <w:t xml:space="preserve">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1F1C80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1F1C80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ФКУ </w:t>
            </w:r>
            <w:proofErr w:type="spellStart"/>
            <w:r w:rsidRPr="000544BA">
              <w:rPr>
                <w:bCs/>
                <w:sz w:val="25"/>
                <w:szCs w:val="25"/>
              </w:rPr>
              <w:t>Упрдор</w:t>
            </w:r>
            <w:proofErr w:type="spellEnd"/>
            <w:r w:rsidRPr="000544BA">
              <w:rPr>
                <w:bCs/>
                <w:sz w:val="25"/>
                <w:szCs w:val="25"/>
              </w:rPr>
              <w:t xml:space="preserve">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C80" w:rsidRDefault="001F1C80" w:rsidP="00E64165">
      <w:r>
        <w:separator/>
      </w:r>
    </w:p>
  </w:endnote>
  <w:endnote w:type="continuationSeparator" w:id="0">
    <w:p w:rsidR="001F1C80" w:rsidRDefault="001F1C80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C80" w:rsidRDefault="001F1C80" w:rsidP="00E64165">
      <w:r>
        <w:separator/>
      </w:r>
    </w:p>
  </w:footnote>
  <w:footnote w:type="continuationSeparator" w:id="0">
    <w:p w:rsidR="001F1C80" w:rsidRDefault="001F1C80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0C396B"/>
    <w:rsid w:val="00107064"/>
    <w:rsid w:val="0013310D"/>
    <w:rsid w:val="00165332"/>
    <w:rsid w:val="00173B18"/>
    <w:rsid w:val="0018126B"/>
    <w:rsid w:val="001A518F"/>
    <w:rsid w:val="001F1C80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0C03"/>
    <w:rsid w:val="004552BE"/>
    <w:rsid w:val="00466D19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A1749"/>
    <w:rsid w:val="00ED0759"/>
    <w:rsid w:val="00F34D16"/>
    <w:rsid w:val="00F7233E"/>
    <w:rsid w:val="00F94AF1"/>
    <w:rsid w:val="00FC1606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B787C-D07B-464C-8E84-623803F9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6EAED796</Template>
  <TotalTime>138</TotalTime>
  <Pages>1</Pages>
  <Words>15047</Words>
  <Characters>85773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26</cp:revision>
  <cp:lastPrinted>2019-02-19T11:36:00Z</cp:lastPrinted>
  <dcterms:created xsi:type="dcterms:W3CDTF">2024-03-25T13:11:00Z</dcterms:created>
  <dcterms:modified xsi:type="dcterms:W3CDTF">2026-08-21T10:39:00Z</dcterms:modified>
</cp:coreProperties>
</file>